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DEA031" w14:textId="77777777" w:rsidR="00124617" w:rsidRDefault="00124617"/>
    <w:p w14:paraId="6CB47035" w14:textId="77777777" w:rsidR="00124617" w:rsidRDefault="00124617" w:rsidP="00492E7C">
      <w:pPr>
        <w:spacing w:before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9"/>
        <w:gridCol w:w="2429"/>
      </w:tblGrid>
      <w:tr w:rsidR="00ED5196" w14:paraId="7F90104A" w14:textId="77777777" w:rsidTr="0005246D">
        <w:tc>
          <w:tcPr>
            <w:tcW w:w="889" w:type="dxa"/>
            <w:vAlign w:val="center"/>
          </w:tcPr>
          <w:p w14:paraId="61419D8F" w14:textId="77777777" w:rsidR="00ED5196" w:rsidRPr="000D6013" w:rsidRDefault="00ED5196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KLASA:</w:t>
            </w:r>
          </w:p>
        </w:tc>
        <w:tc>
          <w:tcPr>
            <w:tcW w:w="2429" w:type="dxa"/>
            <w:vAlign w:val="center"/>
          </w:tcPr>
          <w:p w14:paraId="2D465DFA" w14:textId="48EAE1D8" w:rsidR="00ED5196" w:rsidRPr="000D6013" w:rsidRDefault="003C44FA" w:rsidP="00492E7C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643-02/22-04/0001</w:t>
            </w:r>
          </w:p>
        </w:tc>
      </w:tr>
      <w:tr w:rsidR="00ED5196" w14:paraId="5E147A6D" w14:textId="77777777" w:rsidTr="0005246D">
        <w:tc>
          <w:tcPr>
            <w:tcW w:w="889" w:type="dxa"/>
            <w:vAlign w:val="center"/>
          </w:tcPr>
          <w:p w14:paraId="54CDEA3B" w14:textId="77777777" w:rsidR="00ED5196" w:rsidRPr="000D6013" w:rsidRDefault="00656E60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ED5196" w:rsidRPr="000D6013">
              <w:rPr>
                <w:rFonts w:asciiTheme="minorHAnsi" w:hAnsiTheme="minorHAnsi" w:cstheme="minorHAnsi"/>
                <w:sz w:val="22"/>
                <w:szCs w:val="22"/>
              </w:rPr>
              <w:t>RBROJ:</w:t>
            </w:r>
          </w:p>
        </w:tc>
        <w:tc>
          <w:tcPr>
            <w:tcW w:w="2429" w:type="dxa"/>
            <w:vAlign w:val="center"/>
          </w:tcPr>
          <w:p w14:paraId="7A9FC34E" w14:textId="47C1EDA5" w:rsidR="00ED5196" w:rsidRPr="000D6013" w:rsidRDefault="003C44FA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2181-234-01-22-0005</w:t>
            </w:r>
          </w:p>
        </w:tc>
      </w:tr>
      <w:tr w:rsidR="00ED5196" w14:paraId="240ADDD0" w14:textId="77777777" w:rsidTr="0005246D">
        <w:trPr>
          <w:trHeight w:val="454"/>
        </w:trPr>
        <w:tc>
          <w:tcPr>
            <w:tcW w:w="889" w:type="dxa"/>
            <w:vAlign w:val="center"/>
          </w:tcPr>
          <w:p w14:paraId="52A98170" w14:textId="77777777" w:rsidR="00ED5196" w:rsidRPr="000D6013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Split,</w:t>
            </w:r>
          </w:p>
        </w:tc>
        <w:tc>
          <w:tcPr>
            <w:tcW w:w="2429" w:type="dxa"/>
            <w:vAlign w:val="center"/>
          </w:tcPr>
          <w:p w14:paraId="4BD7775C" w14:textId="78F42528" w:rsidR="00ED5196" w:rsidRPr="000D6013" w:rsidRDefault="003C44FA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10. listopada 2022.</w:t>
            </w:r>
            <w:bookmarkStart w:id="0" w:name="_GoBack"/>
            <w:bookmarkEnd w:id="0"/>
          </w:p>
        </w:tc>
      </w:tr>
    </w:tbl>
    <w:p w14:paraId="4FEC42C9" w14:textId="77777777" w:rsidR="005D3C1F" w:rsidRPr="00F94A5B" w:rsidRDefault="00C21A1E" w:rsidP="00F94A5B">
      <w:pPr>
        <w:spacing w:before="0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POVJERENSTV</w:t>
      </w:r>
      <w:r w:rsidR="001B2804">
        <w:rPr>
          <w:rFonts w:asciiTheme="minorHAnsi" w:hAnsiTheme="minorHAnsi" w:cstheme="minorHAnsi"/>
          <w:b/>
        </w:rPr>
        <w:t>O</w:t>
      </w:r>
      <w:r>
        <w:rPr>
          <w:rFonts w:asciiTheme="minorHAnsi" w:hAnsiTheme="minorHAnsi" w:cstheme="minorHAnsi"/>
          <w:b/>
        </w:rPr>
        <w:t xml:space="preserve"> ZA STUDIJE</w:t>
      </w:r>
    </w:p>
    <w:p w14:paraId="35CB0B23" w14:textId="77777777" w:rsidR="00156949" w:rsidRDefault="00F94A5B" w:rsidP="00DC515A">
      <w:pPr>
        <w:spacing w:before="480" w:after="360"/>
        <w:ind w:left="1247" w:hanging="1247"/>
        <w:rPr>
          <w:rFonts w:asciiTheme="minorHAnsi" w:hAnsiTheme="minorHAnsi" w:cstheme="minorHAnsi"/>
          <w:b/>
        </w:rPr>
      </w:pPr>
      <w:r w:rsidRPr="00DC515A">
        <w:rPr>
          <w:rFonts w:asciiTheme="minorHAnsi" w:hAnsiTheme="minorHAnsi" w:cstheme="minorHAnsi"/>
          <w:b/>
          <w:bCs/>
        </w:rPr>
        <w:t>PREDMET:</w:t>
      </w:r>
      <w:r w:rsidRPr="00DC515A">
        <w:rPr>
          <w:rFonts w:asciiTheme="minorHAnsi" w:hAnsiTheme="minorHAnsi" w:cstheme="minorHAnsi"/>
          <w:b/>
          <w:bCs/>
        </w:rPr>
        <w:tab/>
      </w:r>
      <w:r w:rsidR="0005246D">
        <w:rPr>
          <w:rFonts w:asciiTheme="minorHAnsi" w:hAnsiTheme="minorHAnsi" w:cstheme="minorHAnsi"/>
          <w:b/>
          <w:bCs/>
        </w:rPr>
        <w:t>Z</w:t>
      </w:r>
      <w:r w:rsidR="00C21A1E" w:rsidRPr="00C21A1E">
        <w:rPr>
          <w:rFonts w:asciiTheme="minorHAnsi" w:hAnsiTheme="minorHAnsi" w:cstheme="minorHAnsi"/>
          <w:b/>
        </w:rPr>
        <w:t xml:space="preserve">ahtjev za odobrenje </w:t>
      </w:r>
      <w:r w:rsidR="0005246D">
        <w:rPr>
          <w:rFonts w:asciiTheme="minorHAnsi" w:hAnsiTheme="minorHAnsi" w:cstheme="minorHAnsi"/>
          <w:b/>
        </w:rPr>
        <w:t xml:space="preserve">novoga </w:t>
      </w:r>
      <w:r w:rsidR="00C21A1E" w:rsidRPr="00C21A1E">
        <w:rPr>
          <w:rFonts w:asciiTheme="minorHAnsi" w:hAnsiTheme="minorHAnsi" w:cstheme="minorHAnsi"/>
          <w:b/>
        </w:rPr>
        <w:t>studijskog programa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1781"/>
        <w:gridCol w:w="1135"/>
        <w:gridCol w:w="1332"/>
        <w:gridCol w:w="2066"/>
      </w:tblGrid>
      <w:tr w:rsidR="00294A5E" w:rsidRPr="00FC21C2" w14:paraId="18C95B99" w14:textId="77777777" w:rsidTr="00294A5E">
        <w:tc>
          <w:tcPr>
            <w:tcW w:w="2791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97709B1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BBAC2E" w14:textId="205EC062" w:rsidR="00294A5E" w:rsidRPr="00FC21C2" w:rsidRDefault="003C44FA" w:rsidP="003C44F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3C44FA">
              <w:rPr>
                <w:rFonts w:ascii="Arial" w:hAnsi="Arial" w:cs="Arial"/>
                <w:sz w:val="20"/>
                <w:szCs w:val="20"/>
              </w:rPr>
              <w:t>Poslijediplomski sveučilišni (doktorski) studij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C44FA">
              <w:rPr>
                <w:rFonts w:ascii="Arial" w:hAnsi="Arial" w:cs="Arial"/>
                <w:sz w:val="20"/>
                <w:szCs w:val="20"/>
              </w:rPr>
              <w:t>Kemija i kemijsko inženjerstvo</w:t>
            </w:r>
          </w:p>
        </w:tc>
      </w:tr>
      <w:tr w:rsidR="00294A5E" w:rsidRPr="00FC21C2" w14:paraId="1486B1ED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FCBABDC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438D085D" w14:textId="11A3AF02" w:rsidR="00294A5E" w:rsidRPr="00FC21C2" w:rsidRDefault="003C44FA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Sveučilište u Splitu, Kemijsko-tehnološki fakultet</w:t>
            </w:r>
          </w:p>
        </w:tc>
      </w:tr>
      <w:tr w:rsidR="00294A5E" w:rsidRPr="00FC21C2" w14:paraId="6BA4F489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E649848" w14:textId="77777777" w:rsidR="00294A5E" w:rsidRPr="00FC21C2" w:rsidRDefault="001E7519" w:rsidP="00294A5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Izvođač/i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94A5E">
              <w:rPr>
                <w:rFonts w:ascii="Arial" w:hAnsi="Arial" w:cs="Arial"/>
                <w:sz w:val="20"/>
                <w:szCs w:val="20"/>
              </w:rPr>
              <w:t>a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4432CB10" w14:textId="522FDC0F" w:rsidR="00294A5E" w:rsidRDefault="003C44FA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Sveučilište u Splitu, Kemijsko-tehnološki fakultet</w:t>
            </w:r>
          </w:p>
        </w:tc>
      </w:tr>
      <w:tr w:rsidR="00294A5E" w:rsidRPr="00FC21C2" w14:paraId="24523D1E" w14:textId="77777777" w:rsidTr="00027109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2460FCD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44D8F1D5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51C2415C" w14:textId="7776605D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7802765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3C44FA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14:paraId="37E82542" w14:textId="77777777" w:rsidTr="00027109">
        <w:tc>
          <w:tcPr>
            <w:tcW w:w="279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1FF6173" w14:textId="77777777" w:rsidR="00294A5E" w:rsidRPr="0030070A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3D4A1912" w14:textId="044AD003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75389889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EB40A4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5EB0AC65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2728622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3AD27BE7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8473261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FC21C2" w14:paraId="0D9D147B" w14:textId="77777777" w:rsidTr="00027109">
        <w:tc>
          <w:tcPr>
            <w:tcW w:w="27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FEA34BC" w14:textId="77777777" w:rsidR="00294A5E" w:rsidRPr="00FC21C2" w:rsidRDefault="00294A5E" w:rsidP="00294A5E">
            <w:pPr>
              <w:numPr>
                <w:ilvl w:val="1"/>
                <w:numId w:val="5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36F5EF62" w14:textId="2DF93D2D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634249087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3C44FA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13ED4956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769893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11232DB4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354053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5E276E1A" w14:textId="77777777" w:rsidR="00294A5E" w:rsidRPr="00294A5E" w:rsidRDefault="00294A5E" w:rsidP="00294A5E">
      <w:pPr>
        <w:spacing w:before="0"/>
        <w:ind w:left="1247" w:hanging="1247"/>
        <w:rPr>
          <w:rFonts w:asciiTheme="minorHAnsi" w:hAnsiTheme="minorHAnsi" w:cstheme="minorHAnsi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58"/>
        <w:gridCol w:w="802"/>
      </w:tblGrid>
      <w:tr w:rsidR="00294A5E" w:rsidRPr="001B2804" w14:paraId="07EEE07B" w14:textId="77777777" w:rsidTr="00294A5E">
        <w:tc>
          <w:tcPr>
            <w:tcW w:w="9286" w:type="dxa"/>
            <w:gridSpan w:val="2"/>
            <w:shd w:val="clear" w:color="auto" w:fill="CCECFF"/>
          </w:tcPr>
          <w:p w14:paraId="29B7B6DC" w14:textId="77777777" w:rsidR="00294A5E" w:rsidRPr="001B2804" w:rsidRDefault="00294A5E" w:rsidP="00294A5E">
            <w:pPr>
              <w:spacing w:befor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1B2804">
              <w:rPr>
                <w:rFonts w:ascii="Arial" w:hAnsi="Arial" w:cs="Arial"/>
                <w:b/>
                <w:sz w:val="20"/>
                <w:szCs w:val="20"/>
              </w:rPr>
              <w:t>Dokumentacija koja se prilaže</w:t>
            </w:r>
          </w:p>
        </w:tc>
      </w:tr>
      <w:tr w:rsidR="00C21A1E" w:rsidRPr="001B2804" w14:paraId="4A11591E" w14:textId="77777777" w:rsidTr="00294A5E">
        <w:tc>
          <w:tcPr>
            <w:tcW w:w="8472" w:type="dxa"/>
          </w:tcPr>
          <w:p w14:paraId="722677E4" w14:textId="77777777" w:rsidR="00C21A1E" w:rsidRPr="001B2804" w:rsidRDefault="00C21A1E" w:rsidP="00C21A1E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Odluku vijeća sastavnice o prihvaćanju predloženog studijskog programa</w:t>
            </w:r>
          </w:p>
        </w:tc>
        <w:tc>
          <w:tcPr>
            <w:tcW w:w="814" w:type="dxa"/>
            <w:vAlign w:val="center"/>
          </w:tcPr>
          <w:p w14:paraId="48D26249" w14:textId="4571E135" w:rsidR="00C21A1E" w:rsidRPr="001B2804" w:rsidRDefault="003C44FA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29321983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21A1E" w:rsidRPr="001B2804" w14:paraId="780912FB" w14:textId="77777777" w:rsidTr="00294A5E">
        <w:tc>
          <w:tcPr>
            <w:tcW w:w="8472" w:type="dxa"/>
          </w:tcPr>
          <w:p w14:paraId="1694C27F" w14:textId="77777777" w:rsidR="00C21A1E" w:rsidRPr="001B2804" w:rsidRDefault="00FD251D" w:rsidP="00342489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Elaborat</w:t>
            </w:r>
            <w:r w:rsidR="00C21A1E" w:rsidRPr="001B2804">
              <w:rPr>
                <w:rFonts w:ascii="Arial" w:hAnsi="Arial" w:cs="Arial"/>
                <w:sz w:val="20"/>
                <w:szCs w:val="20"/>
              </w:rPr>
              <w:t xml:space="preserve"> studijsko</w:t>
            </w:r>
            <w:r w:rsidR="00342489">
              <w:rPr>
                <w:rFonts w:ascii="Arial" w:hAnsi="Arial" w:cs="Arial"/>
                <w:sz w:val="20"/>
                <w:szCs w:val="20"/>
              </w:rPr>
              <w:t>g</w:t>
            </w:r>
            <w:r w:rsidR="00C21A1E" w:rsidRPr="001B2804">
              <w:rPr>
                <w:rFonts w:ascii="Arial" w:hAnsi="Arial" w:cs="Arial"/>
                <w:sz w:val="20"/>
                <w:szCs w:val="20"/>
              </w:rPr>
              <w:t xml:space="preserve"> program</w:t>
            </w:r>
            <w:r w:rsidR="00342489">
              <w:rPr>
                <w:rFonts w:ascii="Arial" w:hAnsi="Arial" w:cs="Arial"/>
                <w:sz w:val="20"/>
                <w:szCs w:val="20"/>
              </w:rPr>
              <w:t>a</w:t>
            </w:r>
            <w:r w:rsidR="00C21A1E" w:rsidRPr="001B2804">
              <w:rPr>
                <w:rFonts w:ascii="Arial" w:hAnsi="Arial" w:cs="Arial"/>
                <w:sz w:val="20"/>
                <w:szCs w:val="20"/>
              </w:rPr>
              <w:t xml:space="preserve"> na hrvatskom </w:t>
            </w:r>
            <w:r w:rsidR="00342489">
              <w:rPr>
                <w:rFonts w:ascii="Arial" w:hAnsi="Arial" w:cs="Arial"/>
                <w:sz w:val="20"/>
                <w:szCs w:val="20"/>
              </w:rPr>
              <w:t>jeziku</w:t>
            </w:r>
          </w:p>
        </w:tc>
        <w:tc>
          <w:tcPr>
            <w:tcW w:w="814" w:type="dxa"/>
            <w:vAlign w:val="center"/>
          </w:tcPr>
          <w:p w14:paraId="63F63982" w14:textId="0043F286" w:rsidR="00C21A1E" w:rsidRPr="001B2804" w:rsidRDefault="003C44FA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8014613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5EB6DDEE" w14:textId="77777777" w:rsidTr="00294A5E">
        <w:tc>
          <w:tcPr>
            <w:tcW w:w="8472" w:type="dxa"/>
          </w:tcPr>
          <w:p w14:paraId="0F2A1076" w14:textId="77777777" w:rsidR="00294A5E" w:rsidRPr="001B2804" w:rsidRDefault="00FD251D" w:rsidP="00C21A1E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Elaborat</w:t>
            </w:r>
            <w:r w:rsidR="00342489" w:rsidRPr="001B2804">
              <w:rPr>
                <w:rFonts w:ascii="Arial" w:hAnsi="Arial" w:cs="Arial"/>
                <w:sz w:val="20"/>
                <w:szCs w:val="20"/>
              </w:rPr>
              <w:t xml:space="preserve"> studijsko</w:t>
            </w:r>
            <w:r w:rsidR="00342489">
              <w:rPr>
                <w:rFonts w:ascii="Arial" w:hAnsi="Arial" w:cs="Arial"/>
                <w:sz w:val="20"/>
                <w:szCs w:val="20"/>
              </w:rPr>
              <w:t>g</w:t>
            </w:r>
            <w:r w:rsidR="00342489" w:rsidRPr="001B2804">
              <w:rPr>
                <w:rFonts w:ascii="Arial" w:hAnsi="Arial" w:cs="Arial"/>
                <w:sz w:val="20"/>
                <w:szCs w:val="20"/>
              </w:rPr>
              <w:t xml:space="preserve"> program</w:t>
            </w:r>
            <w:r w:rsidR="00342489">
              <w:rPr>
                <w:rFonts w:ascii="Arial" w:hAnsi="Arial" w:cs="Arial"/>
                <w:sz w:val="20"/>
                <w:szCs w:val="20"/>
              </w:rPr>
              <w:t>a</w:t>
            </w:r>
            <w:r w:rsidR="00342489" w:rsidRPr="001B28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4A5E" w:rsidRPr="001B2804">
              <w:rPr>
                <w:rFonts w:ascii="Arial" w:hAnsi="Arial" w:cs="Arial"/>
                <w:sz w:val="20"/>
                <w:szCs w:val="20"/>
              </w:rPr>
              <w:t>na engleskom jeziku</w:t>
            </w:r>
          </w:p>
        </w:tc>
        <w:tc>
          <w:tcPr>
            <w:tcW w:w="814" w:type="dxa"/>
            <w:vAlign w:val="center"/>
          </w:tcPr>
          <w:p w14:paraId="5BC63A49" w14:textId="413B53DE" w:rsidR="00294A5E" w:rsidRPr="001B2804" w:rsidRDefault="003C44FA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53079556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40FDFDA8" w14:textId="77777777" w:rsidTr="00294A5E">
        <w:tc>
          <w:tcPr>
            <w:tcW w:w="8472" w:type="dxa"/>
          </w:tcPr>
          <w:p w14:paraId="286CE461" w14:textId="77777777" w:rsidR="00294A5E" w:rsidRPr="001B2804" w:rsidRDefault="00294A5E" w:rsidP="00DC515A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Opis prostornih i kadrovskih uvjeta</w:t>
            </w:r>
          </w:p>
        </w:tc>
        <w:tc>
          <w:tcPr>
            <w:tcW w:w="814" w:type="dxa"/>
            <w:vAlign w:val="center"/>
          </w:tcPr>
          <w:p w14:paraId="74822CCF" w14:textId="44C2377D" w:rsidR="00294A5E" w:rsidRPr="001B2804" w:rsidRDefault="003C44FA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489678646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517F7A5D" w14:textId="77777777" w:rsidTr="00294A5E">
        <w:tc>
          <w:tcPr>
            <w:tcW w:w="8472" w:type="dxa"/>
          </w:tcPr>
          <w:p w14:paraId="6AF8E4A1" w14:textId="77777777" w:rsidR="00294A5E" w:rsidRPr="001B2804" w:rsidRDefault="00294A5E" w:rsidP="00C21A1E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Financijska analiza</w:t>
            </w:r>
          </w:p>
        </w:tc>
        <w:tc>
          <w:tcPr>
            <w:tcW w:w="814" w:type="dxa"/>
            <w:vAlign w:val="center"/>
          </w:tcPr>
          <w:p w14:paraId="6967E315" w14:textId="0AF43963" w:rsidR="00294A5E" w:rsidRPr="001B2804" w:rsidRDefault="003C44FA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34491822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72A0967C" w14:textId="77777777" w:rsidTr="00294A5E">
        <w:tc>
          <w:tcPr>
            <w:tcW w:w="8472" w:type="dxa"/>
          </w:tcPr>
          <w:p w14:paraId="2286248B" w14:textId="77777777" w:rsidR="00294A5E" w:rsidRPr="001B2804" w:rsidRDefault="00294A5E" w:rsidP="00DE745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Potreban broj zaključenih ugovora o radu sa znanstveno-nastavnim, umjetničko-nastavnim odnosno nastavnim osobljem</w:t>
            </w:r>
          </w:p>
        </w:tc>
        <w:tc>
          <w:tcPr>
            <w:tcW w:w="814" w:type="dxa"/>
            <w:vAlign w:val="center"/>
          </w:tcPr>
          <w:p w14:paraId="0F34AB69" w14:textId="790269F4" w:rsidR="00294A5E" w:rsidRPr="001B2804" w:rsidRDefault="003C44FA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27709117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5E1901DE" w14:textId="77777777" w:rsidTr="00294A5E">
        <w:tc>
          <w:tcPr>
            <w:tcW w:w="8472" w:type="dxa"/>
          </w:tcPr>
          <w:p w14:paraId="15BA0DDB" w14:textId="77777777" w:rsidR="00294A5E" w:rsidRPr="001B2804" w:rsidRDefault="00294A5E" w:rsidP="00DC515A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Opis postupaka osiguranja kvalitete studijskoga programa</w:t>
            </w:r>
          </w:p>
        </w:tc>
        <w:tc>
          <w:tcPr>
            <w:tcW w:w="814" w:type="dxa"/>
            <w:vAlign w:val="center"/>
          </w:tcPr>
          <w:p w14:paraId="1DB25950" w14:textId="7717E6BC" w:rsidR="00294A5E" w:rsidRPr="001B2804" w:rsidRDefault="003C44FA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31217054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2020CD5D" w14:textId="77777777" w:rsidTr="00294A5E">
        <w:tc>
          <w:tcPr>
            <w:tcW w:w="8472" w:type="dxa"/>
          </w:tcPr>
          <w:p w14:paraId="00697725" w14:textId="77777777" w:rsidR="00294A5E" w:rsidRPr="001B2804" w:rsidRDefault="00294A5E" w:rsidP="00DE745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Izjava povjerenstva koje je izradilo studijski program</w:t>
            </w:r>
          </w:p>
        </w:tc>
        <w:tc>
          <w:tcPr>
            <w:tcW w:w="814" w:type="dxa"/>
            <w:vAlign w:val="center"/>
          </w:tcPr>
          <w:p w14:paraId="690C8395" w14:textId="55C716E7" w:rsidR="00294A5E" w:rsidRPr="001B2804" w:rsidRDefault="003C44FA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5671140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2F4D562A" w14:textId="77777777" w:rsidTr="00294A5E">
        <w:tc>
          <w:tcPr>
            <w:tcW w:w="8472" w:type="dxa"/>
          </w:tcPr>
          <w:p w14:paraId="25732FAB" w14:textId="77777777" w:rsidR="00294A5E" w:rsidRPr="001B2804" w:rsidRDefault="00294A5E" w:rsidP="00DC515A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Za diplomski studij ispravu o akreditiranom preddiplomskom studiju iz istog znanstvenog ili umjetničkog polja</w:t>
            </w:r>
          </w:p>
        </w:tc>
        <w:tc>
          <w:tcPr>
            <w:tcW w:w="814" w:type="dxa"/>
            <w:vAlign w:val="center"/>
          </w:tcPr>
          <w:p w14:paraId="4EF88684" w14:textId="77777777" w:rsidR="00294A5E" w:rsidRPr="001B2804" w:rsidRDefault="003C44FA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83095772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1B2804" w14:paraId="09AE03CE" w14:textId="77777777" w:rsidTr="00294A5E">
        <w:tc>
          <w:tcPr>
            <w:tcW w:w="8472" w:type="dxa"/>
          </w:tcPr>
          <w:p w14:paraId="44EF456D" w14:textId="77777777" w:rsidR="00294A5E" w:rsidRPr="001B2804" w:rsidRDefault="00294A5E" w:rsidP="00DC515A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Za poslijediplomski specijalistički studij ispravu o akreditiranom diplomskom odnosno integriranom preddiplomskom i diplomskom studiju iz istog znanstvenog ili umjetničkog polja</w:t>
            </w:r>
          </w:p>
        </w:tc>
        <w:tc>
          <w:tcPr>
            <w:tcW w:w="814" w:type="dxa"/>
            <w:vAlign w:val="center"/>
          </w:tcPr>
          <w:p w14:paraId="2A473AF8" w14:textId="77777777" w:rsidR="00294A5E" w:rsidRPr="001B2804" w:rsidRDefault="003C44FA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553534593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1B2804" w14:paraId="318F9046" w14:textId="77777777" w:rsidTr="00294A5E">
        <w:tc>
          <w:tcPr>
            <w:tcW w:w="8472" w:type="dxa"/>
          </w:tcPr>
          <w:p w14:paraId="73D4A2CA" w14:textId="77777777" w:rsidR="00294A5E" w:rsidRPr="001B2804" w:rsidRDefault="00294A5E" w:rsidP="00CD4765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Za poslijediplomski sveučilišni studij ispravu o akreditiranom diplomskom odnosno integriranom preddiplomskom i diplomskom studiju iz istog znanstvenog ili umjetničkog polja</w:t>
            </w:r>
          </w:p>
        </w:tc>
        <w:tc>
          <w:tcPr>
            <w:tcW w:w="814" w:type="dxa"/>
            <w:vAlign w:val="center"/>
          </w:tcPr>
          <w:p w14:paraId="3F761EFC" w14:textId="45D9E290" w:rsidR="00294A5E" w:rsidRPr="001B2804" w:rsidRDefault="003C44FA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586961223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1B2804" w14:paraId="127F077D" w14:textId="77777777" w:rsidTr="00294A5E">
        <w:tc>
          <w:tcPr>
            <w:tcW w:w="8472" w:type="dxa"/>
          </w:tcPr>
          <w:p w14:paraId="6B9EA864" w14:textId="77777777" w:rsidR="00294A5E" w:rsidRPr="001B2804" w:rsidRDefault="00294A5E" w:rsidP="00CD4765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Za specijalistički diplomski stručni studij ispravu o akreditiranom stručnom studiju iz istog znanstvenog ili umjetničkog polja</w:t>
            </w:r>
          </w:p>
        </w:tc>
        <w:tc>
          <w:tcPr>
            <w:tcW w:w="814" w:type="dxa"/>
            <w:vAlign w:val="center"/>
          </w:tcPr>
          <w:p w14:paraId="40AEF1CC" w14:textId="77777777" w:rsidR="00294A5E" w:rsidRPr="001B2804" w:rsidRDefault="003C44FA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464922856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1B2804" w14:paraId="7943B7AE" w14:textId="77777777" w:rsidTr="00294A5E">
        <w:tc>
          <w:tcPr>
            <w:tcW w:w="8472" w:type="dxa"/>
          </w:tcPr>
          <w:p w14:paraId="2E4EFADD" w14:textId="77777777" w:rsidR="00294A5E" w:rsidRPr="001B2804" w:rsidRDefault="00294A5E" w:rsidP="00DE745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Analiza zapošljivosti studenata po završetku studijskog programa, koja uključuje mišljenje triju organizacija vezanih za tržište rada</w:t>
            </w:r>
          </w:p>
        </w:tc>
        <w:tc>
          <w:tcPr>
            <w:tcW w:w="814" w:type="dxa"/>
            <w:vAlign w:val="center"/>
          </w:tcPr>
          <w:p w14:paraId="26FAA975" w14:textId="63E95C71" w:rsidR="00294A5E" w:rsidRPr="001B2804" w:rsidRDefault="003C44FA" w:rsidP="00294A5E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75987092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</w:tbl>
    <w:p w14:paraId="35EA87AC" w14:textId="77777777" w:rsidR="00156949" w:rsidRPr="00F94A5B" w:rsidRDefault="00156949" w:rsidP="00DC515A">
      <w:pPr>
        <w:spacing w:before="0"/>
        <w:rPr>
          <w:rFonts w:asciiTheme="minorHAnsi" w:hAnsiTheme="minorHAnsi" w:cstheme="minorHAnsi"/>
        </w:rPr>
      </w:pPr>
    </w:p>
    <w:p w14:paraId="016395E6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p w14:paraId="647A45CF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</w:p>
    <w:sectPr w:rsidR="009477F1" w:rsidRPr="00F94A5B" w:rsidSect="006855E2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02D0D4" w14:textId="77777777" w:rsidR="007F39BD" w:rsidRDefault="007F39BD">
      <w:r>
        <w:separator/>
      </w:r>
    </w:p>
  </w:endnote>
  <w:endnote w:type="continuationSeparator" w:id="0">
    <w:p w14:paraId="0A2B395E" w14:textId="77777777" w:rsidR="007F39BD" w:rsidRDefault="007F3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6914990"/>
      <w:docPartObj>
        <w:docPartGallery w:val="Page Numbers (Bottom of Page)"/>
        <w:docPartUnique/>
      </w:docPartObj>
    </w:sdtPr>
    <w:sdtEndPr/>
    <w:sdtContent>
      <w:p w14:paraId="5DC07438" w14:textId="77777777" w:rsidR="00F94A5B" w:rsidRDefault="00F23714" w:rsidP="00F94A5B">
        <w:pPr>
          <w:pStyle w:val="Footer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FD251D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3B377BBC" w14:textId="77777777" w:rsidR="00ED5196" w:rsidRPr="00E06A0A" w:rsidRDefault="00ED5196" w:rsidP="009E0D20">
    <w:pPr>
      <w:pStyle w:val="Footer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10C381" w14:textId="77777777" w:rsidR="001E52AF" w:rsidRPr="00817248" w:rsidRDefault="001E52AF" w:rsidP="001E52AF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DAFCD96" wp14:editId="4C6ED174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line w14:anchorId="1E0B13EE" id="Ravni poveznik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" strokecolor="#339" strokeweight="2pt"/>
          </w:pict>
        </mc:Fallback>
      </mc:AlternateContent>
    </w:r>
  </w:p>
  <w:p w14:paraId="67291330" w14:textId="59F08140" w:rsidR="001E52AF" w:rsidRPr="009B1C3F" w:rsidRDefault="001E52AF" w:rsidP="001E52AF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</w:t>
    </w:r>
    <w:r w:rsidR="00712134">
      <w:rPr>
        <w:rFonts w:ascii="Verdana" w:hAnsi="Verdana" w:cs="Arial"/>
        <w:noProof/>
        <w:color w:val="333399"/>
        <w:spacing w:val="7"/>
        <w:sz w:val="15"/>
        <w:szCs w:val="15"/>
      </w:rPr>
      <w:t>Ruđera Boškovića 31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2DD204C9" w14:textId="77777777" w:rsidR="001E52AF" w:rsidRDefault="001E52AF" w:rsidP="001E52AF">
    <w:pPr>
      <w:pStyle w:val="Footer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yperlink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IBAN</w:t>
    </w:r>
    <w:r>
      <w:rPr>
        <w:rFonts w:ascii="Verdana" w:hAnsi="Verdana" w:cs="Arial"/>
        <w:noProof/>
        <w:color w:val="333399"/>
        <w:sz w:val="15"/>
        <w:szCs w:val="15"/>
      </w:rPr>
      <w:t xml:space="preserve"> HR0524070001100578938</w:t>
    </w:r>
  </w:p>
  <w:p w14:paraId="6D0E5F85" w14:textId="77777777" w:rsidR="00ED5196" w:rsidRPr="001E52AF" w:rsidRDefault="00ED5196" w:rsidP="001E52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4EC126" w14:textId="77777777" w:rsidR="007F39BD" w:rsidRDefault="007F39BD">
      <w:r>
        <w:separator/>
      </w:r>
    </w:p>
  </w:footnote>
  <w:footnote w:type="continuationSeparator" w:id="0">
    <w:p w14:paraId="2B103C8A" w14:textId="77777777" w:rsidR="007F39BD" w:rsidRDefault="007F3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6D425C" w14:textId="77777777" w:rsidR="00ED5196" w:rsidRDefault="00ED5196" w:rsidP="00F94A5B">
    <w:pPr>
      <w:pStyle w:val="Header"/>
      <w:spacing w:before="0"/>
    </w:pPr>
  </w:p>
  <w:p w14:paraId="5F978DAD" w14:textId="77777777" w:rsidR="00492E7C" w:rsidRPr="00492E7C" w:rsidRDefault="00492E7C" w:rsidP="00F94A5B">
    <w:pPr>
      <w:pStyle w:val="Header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9637E" w14:textId="77777777" w:rsidR="00ED5196" w:rsidRPr="00B946E6" w:rsidRDefault="005D3C1F" w:rsidP="00B946E6">
    <w:pPr>
      <w:pStyle w:val="Header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7728" behindDoc="1" locked="1" layoutInCell="1" allowOverlap="1" wp14:anchorId="7AC577CD" wp14:editId="0491F2C8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485AB3A9" w14:textId="77777777" w:rsidR="00ED5196" w:rsidRPr="00B946E6" w:rsidRDefault="00ED5196" w:rsidP="00817A34">
    <w:pPr>
      <w:pStyle w:val="Header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5AAB40E5" w14:textId="77777777" w:rsidR="00ED5196" w:rsidRPr="003572E5" w:rsidRDefault="00854A3F" w:rsidP="00817A34">
    <w:pPr>
      <w:pStyle w:val="Header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6E1B8725" wp14:editId="311C81E4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line w14:anchorId="5218C3D0" id="Line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76FE8"/>
    <w:multiLevelType w:val="hybridMultilevel"/>
    <w:tmpl w:val="B9C6777C"/>
    <w:lvl w:ilvl="0" w:tplc="46DCD8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savePreviewPicture/>
  <w:hdrShapeDefaults>
    <o:shapedefaults v:ext="edit" spidmax="4097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A1E"/>
    <w:rsid w:val="000060F2"/>
    <w:rsid w:val="00027109"/>
    <w:rsid w:val="000507E9"/>
    <w:rsid w:val="0005246D"/>
    <w:rsid w:val="00060F62"/>
    <w:rsid w:val="00072B32"/>
    <w:rsid w:val="000B3846"/>
    <w:rsid w:val="000B39A3"/>
    <w:rsid w:val="000D6013"/>
    <w:rsid w:val="000E16D2"/>
    <w:rsid w:val="00117BC7"/>
    <w:rsid w:val="00124617"/>
    <w:rsid w:val="00150B5F"/>
    <w:rsid w:val="00155716"/>
    <w:rsid w:val="00156604"/>
    <w:rsid w:val="00156949"/>
    <w:rsid w:val="00170E21"/>
    <w:rsid w:val="00196054"/>
    <w:rsid w:val="001B2804"/>
    <w:rsid w:val="001B6633"/>
    <w:rsid w:val="001E4E9F"/>
    <w:rsid w:val="001E52AF"/>
    <w:rsid w:val="001E7519"/>
    <w:rsid w:val="00212314"/>
    <w:rsid w:val="00231FD6"/>
    <w:rsid w:val="00277D6C"/>
    <w:rsid w:val="0028450E"/>
    <w:rsid w:val="00294A5E"/>
    <w:rsid w:val="002F08BA"/>
    <w:rsid w:val="002F5E2B"/>
    <w:rsid w:val="00303F22"/>
    <w:rsid w:val="003127E6"/>
    <w:rsid w:val="003270C8"/>
    <w:rsid w:val="00331DCF"/>
    <w:rsid w:val="0033225E"/>
    <w:rsid w:val="00334FDE"/>
    <w:rsid w:val="00342489"/>
    <w:rsid w:val="003572E5"/>
    <w:rsid w:val="0037119E"/>
    <w:rsid w:val="00386CA8"/>
    <w:rsid w:val="003B5AAB"/>
    <w:rsid w:val="003C23E2"/>
    <w:rsid w:val="003C44FA"/>
    <w:rsid w:val="003C506C"/>
    <w:rsid w:val="003D0EF5"/>
    <w:rsid w:val="00410F42"/>
    <w:rsid w:val="004116B5"/>
    <w:rsid w:val="00421EF4"/>
    <w:rsid w:val="0047495E"/>
    <w:rsid w:val="00492E7C"/>
    <w:rsid w:val="004C7CD0"/>
    <w:rsid w:val="004D0D72"/>
    <w:rsid w:val="0050504C"/>
    <w:rsid w:val="00512273"/>
    <w:rsid w:val="00557CCD"/>
    <w:rsid w:val="005A1CFE"/>
    <w:rsid w:val="005C79DE"/>
    <w:rsid w:val="005D3C1F"/>
    <w:rsid w:val="005E0C37"/>
    <w:rsid w:val="005F39EA"/>
    <w:rsid w:val="005F5EF1"/>
    <w:rsid w:val="00641A8A"/>
    <w:rsid w:val="006441B8"/>
    <w:rsid w:val="00656E60"/>
    <w:rsid w:val="00661760"/>
    <w:rsid w:val="00681625"/>
    <w:rsid w:val="00683E96"/>
    <w:rsid w:val="006855E2"/>
    <w:rsid w:val="006A49E8"/>
    <w:rsid w:val="006B3088"/>
    <w:rsid w:val="006C303E"/>
    <w:rsid w:val="006E0CFE"/>
    <w:rsid w:val="006E3CF9"/>
    <w:rsid w:val="006E53B6"/>
    <w:rsid w:val="006E7AAD"/>
    <w:rsid w:val="00712134"/>
    <w:rsid w:val="007250C7"/>
    <w:rsid w:val="00732766"/>
    <w:rsid w:val="00736023"/>
    <w:rsid w:val="00740129"/>
    <w:rsid w:val="00741C57"/>
    <w:rsid w:val="0077434A"/>
    <w:rsid w:val="007B2165"/>
    <w:rsid w:val="007F39BD"/>
    <w:rsid w:val="007F4396"/>
    <w:rsid w:val="00802628"/>
    <w:rsid w:val="00811D62"/>
    <w:rsid w:val="008179D8"/>
    <w:rsid w:val="00817A34"/>
    <w:rsid w:val="00841B63"/>
    <w:rsid w:val="00854A3F"/>
    <w:rsid w:val="00886662"/>
    <w:rsid w:val="008A321E"/>
    <w:rsid w:val="008B15DC"/>
    <w:rsid w:val="008B48C9"/>
    <w:rsid w:val="008C1027"/>
    <w:rsid w:val="008C27D6"/>
    <w:rsid w:val="008E5658"/>
    <w:rsid w:val="008F7D1B"/>
    <w:rsid w:val="00925A70"/>
    <w:rsid w:val="00944FB5"/>
    <w:rsid w:val="009477F1"/>
    <w:rsid w:val="00955956"/>
    <w:rsid w:val="00973D93"/>
    <w:rsid w:val="009B71E3"/>
    <w:rsid w:val="009C0163"/>
    <w:rsid w:val="009C0170"/>
    <w:rsid w:val="009D3472"/>
    <w:rsid w:val="009E0D20"/>
    <w:rsid w:val="00A06194"/>
    <w:rsid w:val="00A11BB8"/>
    <w:rsid w:val="00A13DA9"/>
    <w:rsid w:val="00A26B55"/>
    <w:rsid w:val="00A778B1"/>
    <w:rsid w:val="00A97516"/>
    <w:rsid w:val="00AB0DAF"/>
    <w:rsid w:val="00AC15F8"/>
    <w:rsid w:val="00B247C9"/>
    <w:rsid w:val="00B543B7"/>
    <w:rsid w:val="00B651A5"/>
    <w:rsid w:val="00B75CF8"/>
    <w:rsid w:val="00B75D7F"/>
    <w:rsid w:val="00B9014A"/>
    <w:rsid w:val="00B946E6"/>
    <w:rsid w:val="00B96863"/>
    <w:rsid w:val="00BB2608"/>
    <w:rsid w:val="00BE0818"/>
    <w:rsid w:val="00BE3615"/>
    <w:rsid w:val="00C01EE7"/>
    <w:rsid w:val="00C11897"/>
    <w:rsid w:val="00C21A1E"/>
    <w:rsid w:val="00C315BD"/>
    <w:rsid w:val="00C406E6"/>
    <w:rsid w:val="00C503BD"/>
    <w:rsid w:val="00C55FB2"/>
    <w:rsid w:val="00C6000F"/>
    <w:rsid w:val="00C64ADC"/>
    <w:rsid w:val="00C66227"/>
    <w:rsid w:val="00C80E4C"/>
    <w:rsid w:val="00CA7753"/>
    <w:rsid w:val="00CC059B"/>
    <w:rsid w:val="00CC2CF7"/>
    <w:rsid w:val="00CC6EA8"/>
    <w:rsid w:val="00CE523C"/>
    <w:rsid w:val="00CF02E1"/>
    <w:rsid w:val="00D03109"/>
    <w:rsid w:val="00D40334"/>
    <w:rsid w:val="00D601FB"/>
    <w:rsid w:val="00D77D0B"/>
    <w:rsid w:val="00D918D6"/>
    <w:rsid w:val="00DC515A"/>
    <w:rsid w:val="00DC6671"/>
    <w:rsid w:val="00DC7A39"/>
    <w:rsid w:val="00DE7458"/>
    <w:rsid w:val="00DF289F"/>
    <w:rsid w:val="00E047F2"/>
    <w:rsid w:val="00E06A0A"/>
    <w:rsid w:val="00E3693D"/>
    <w:rsid w:val="00E62865"/>
    <w:rsid w:val="00E8463D"/>
    <w:rsid w:val="00EB40A4"/>
    <w:rsid w:val="00EC1991"/>
    <w:rsid w:val="00ED5196"/>
    <w:rsid w:val="00ED65AF"/>
    <w:rsid w:val="00EE255D"/>
    <w:rsid w:val="00F03E30"/>
    <w:rsid w:val="00F069AF"/>
    <w:rsid w:val="00F15923"/>
    <w:rsid w:val="00F23714"/>
    <w:rsid w:val="00F25881"/>
    <w:rsid w:val="00F65633"/>
    <w:rsid w:val="00F75952"/>
    <w:rsid w:val="00F9385D"/>
    <w:rsid w:val="00F94A5B"/>
    <w:rsid w:val="00FB0812"/>
    <w:rsid w:val="00FD251D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8484d6"/>
    </o:shapedefaults>
    <o:shapelayout v:ext="edit">
      <o:idmap v:ext="edit" data="1"/>
    </o:shapelayout>
  </w:shapeDefaults>
  <w:decimalSymbol w:val=","/>
  <w:listSeparator w:val=";"/>
  <w14:docId w14:val="32F7459A"/>
  <w15:docId w15:val="{0E40F9FD-553A-4998-BDAB-BBA5C986F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000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rsid w:val="00C6000F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rsid w:val="00C6000F"/>
    <w:rPr>
      <w:color w:val="0000FF"/>
      <w:u w:val="single"/>
    </w:rPr>
  </w:style>
  <w:style w:type="character" w:styleId="FollowedHyperlink">
    <w:name w:val="FollowedHyperlink"/>
    <w:basedOn w:val="DefaultParagraphFont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PageNumber">
    <w:name w:val="page number"/>
    <w:basedOn w:val="DefaultParagraphFont"/>
    <w:rsid w:val="008B48C9"/>
  </w:style>
  <w:style w:type="table" w:styleId="TableGrid">
    <w:name w:val="Table Grid"/>
    <w:basedOn w:val="TableNormal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basedOn w:val="DefaultParagraphFont"/>
    <w:link w:val="Header"/>
    <w:rsid w:val="00CC059B"/>
    <w:rPr>
      <w:sz w:val="24"/>
      <w:szCs w:val="24"/>
    </w:rPr>
  </w:style>
  <w:style w:type="paragraph" w:styleId="BalloonText">
    <w:name w:val="Balloon Text"/>
    <w:basedOn w:val="Normal"/>
    <w:link w:val="BalloonText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D3C1F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492E7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C5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PROREKTOR\Dokumenti\Obrasci\Doopis_rektor_hr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D57F4-8584-43AD-BE5F-A79D4D09C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Doopis_rektor_hr.dotx</Template>
  <TotalTime>0</TotalTime>
  <Pages>1</Pages>
  <Words>229</Words>
  <Characters>1766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Split,</vt:lpstr>
      <vt:lpstr>Split,</vt:lpstr>
    </vt:vector>
  </TitlesOfParts>
  <Company>lsdkfj</Company>
  <LinksUpToDate>false</LinksUpToDate>
  <CharactersWithSpaces>1992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Matko</cp:lastModifiedBy>
  <cp:revision>2</cp:revision>
  <cp:lastPrinted>2022-10-10T07:19:00Z</cp:lastPrinted>
  <dcterms:created xsi:type="dcterms:W3CDTF">2022-10-10T07:26:00Z</dcterms:created>
  <dcterms:modified xsi:type="dcterms:W3CDTF">2022-10-10T07:26:00Z</dcterms:modified>
</cp:coreProperties>
</file>